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LATON</w:t>
      </w:r>
      <w:bookmarkEnd w:id="0"/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Howden, East Riding of Yorkshire. Gentleman.</w:t>
      </w: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Robert Neville, Bishop of Durham(q.v.), brought a plaint of debt against</w:t>
      </w: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him.</w:t>
      </w:r>
    </w:p>
    <w:p w:rsidR="002A715E" w:rsidRPr="002A715E" w:rsidRDefault="002A715E" w:rsidP="002A715E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715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A715E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715E" w:rsidRPr="002A715E" w:rsidRDefault="002A715E" w:rsidP="002A71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A71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11 February 2016</w:t>
      </w:r>
    </w:p>
    <w:p w:rsidR="006B2F86" w:rsidRPr="002A715E" w:rsidRDefault="002A715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A715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5E" w:rsidRDefault="002A715E" w:rsidP="00E71FC3">
      <w:pPr>
        <w:spacing w:after="0" w:line="240" w:lineRule="auto"/>
      </w:pPr>
      <w:r>
        <w:separator/>
      </w:r>
    </w:p>
  </w:endnote>
  <w:endnote w:type="continuationSeparator" w:id="0">
    <w:p w:rsidR="002A715E" w:rsidRDefault="002A7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5E" w:rsidRDefault="002A715E" w:rsidP="00E71FC3">
      <w:pPr>
        <w:spacing w:after="0" w:line="240" w:lineRule="auto"/>
      </w:pPr>
      <w:r>
        <w:separator/>
      </w:r>
    </w:p>
  </w:footnote>
  <w:footnote w:type="continuationSeparator" w:id="0">
    <w:p w:rsidR="002A715E" w:rsidRDefault="002A7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5E"/>
    <w:rsid w:val="002A71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37846-AE38-4E22-A65E-9243A814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A71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2016-04-23T18:43:00Z</dcterms:created>
  <dcterms:modified xsi:type="dcterms:W3CDTF">2016-04-23T18:44:00Z</dcterms:modified>
</cp:coreProperties>
</file>